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3B71A2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DB5D93A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45B757C" w14:textId="77777777" w:rsidR="00682D2C" w:rsidRPr="00F45CAD" w:rsidRDefault="00682D2C" w:rsidP="002D4CA7"/>
        </w:tc>
      </w:tr>
      <w:tr w:rsidR="00682D2C" w:rsidRPr="00F45CAD" w14:paraId="74FFB23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72E045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12A763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AC3F29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6438DD3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0654CF7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4656CE" w14:textId="07A10527" w:rsidR="00682D2C" w:rsidRPr="00F45CAD" w:rsidRDefault="00A02016" w:rsidP="002D4CA7">
            <w:r>
              <w:t>6</w:t>
            </w:r>
            <w:r w:rsidR="00914031">
              <w:t>8</w:t>
            </w:r>
            <w:r>
              <w:t>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7CE3B8" w14:textId="77777777" w:rsidR="00682D2C" w:rsidRPr="00F45CAD" w:rsidRDefault="00682D2C" w:rsidP="002D4CA7"/>
        </w:tc>
      </w:tr>
      <w:tr w:rsidR="00682D2C" w:rsidRPr="00F45CAD" w14:paraId="7EC474A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8C4D5D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80F1AE" w14:textId="77777777" w:rsidR="00682D2C" w:rsidRPr="00F45CAD" w:rsidRDefault="00682D2C" w:rsidP="002D4CA7"/>
        </w:tc>
      </w:tr>
      <w:tr w:rsidR="00682D2C" w:rsidRPr="00F45CAD" w14:paraId="3919321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1BC1FB5" w14:textId="19CBC14B" w:rsidR="00682D2C" w:rsidRPr="00F45CAD" w:rsidRDefault="00A02016" w:rsidP="002D4CA7">
            <w:r>
              <w:t>Sanierung der Trauerhalle Brambauer</w:t>
            </w:r>
          </w:p>
        </w:tc>
      </w:tr>
      <w:tr w:rsidR="00682D2C" w:rsidRPr="00F45CAD" w14:paraId="2B476F8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6A3F700" w14:textId="77777777" w:rsidR="00682D2C" w:rsidRPr="00F45CAD" w:rsidRDefault="00682D2C" w:rsidP="002D4CA7"/>
        </w:tc>
      </w:tr>
      <w:tr w:rsidR="00682D2C" w:rsidRPr="00F45CAD" w14:paraId="719C16E5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E4E2E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5A2721" w14:textId="77777777" w:rsidR="00682D2C" w:rsidRPr="00F45CAD" w:rsidRDefault="00682D2C" w:rsidP="002D4CA7"/>
        </w:tc>
      </w:tr>
      <w:tr w:rsidR="00682D2C" w:rsidRPr="00F45CAD" w14:paraId="5868E6A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C273D57" w14:textId="05215A3F" w:rsidR="00682D2C" w:rsidRPr="00F45CAD" w:rsidRDefault="00914031" w:rsidP="002D4CA7">
            <w:r>
              <w:t>Rohbaua</w:t>
            </w:r>
            <w:r w:rsidR="00A02016">
              <w:t>rbeiten</w:t>
            </w:r>
          </w:p>
        </w:tc>
      </w:tr>
    </w:tbl>
    <w:p w14:paraId="4B668444" w14:textId="77777777" w:rsidR="00682D2C" w:rsidRPr="00F45CAD" w:rsidRDefault="00682D2C" w:rsidP="00682D2C"/>
    <w:p w14:paraId="36ED037D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3DABA3A2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7CB153CA" w14:textId="77777777" w:rsidR="00682D2C" w:rsidRPr="00F45CAD" w:rsidRDefault="00682D2C" w:rsidP="00682D2C"/>
    <w:p w14:paraId="39E879B3" w14:textId="739F440F" w:rsidR="00682D2C" w:rsidRPr="00F45CAD" w:rsidRDefault="00914031" w:rsidP="00AF2BE2">
      <w:sdt>
        <w:sdtPr>
          <w:id w:val="-16588301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7C9F">
            <w:rPr>
              <w:rFonts w:ascii="MS Gothic" w:eastAsia="MS Gothic" w:hAnsi="MS Gothic" w:hint="eastAsia"/>
            </w:rPr>
            <w:t>☐</w:t>
          </w:r>
        </w:sdtContent>
      </w:sdt>
      <w:r w:rsidR="00682D2C" w:rsidRPr="00AF2BE2">
        <w:tab/>
        <w:t>Die Namen der Nachunternehmer sind bereits bei Angebotsabgabe anzugeben.</w:t>
      </w:r>
    </w:p>
    <w:p w14:paraId="269191AF" w14:textId="77777777" w:rsidR="00682D2C" w:rsidRPr="00F45CAD" w:rsidRDefault="00682D2C" w:rsidP="00682D2C"/>
    <w:p w14:paraId="398EAF41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6A64158F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E631CC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7112923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8640F3D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1A963BC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6CD635E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9C0F3B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A00FCB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EBA764" w14:textId="77777777" w:rsidR="007A7D5E" w:rsidRPr="00F45CAD" w:rsidRDefault="007A7D5E" w:rsidP="002D4CA7"/>
        </w:tc>
        <w:sdt>
          <w:sdtPr>
            <w:id w:val="92593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25814F91" w14:textId="25FF10BF" w:rsidR="007A7D5E" w:rsidRPr="00F45CAD" w:rsidRDefault="00647C9F" w:rsidP="005558E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7A7D5E" w:rsidRPr="00F45CAD" w14:paraId="0DDAFFC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DEFA04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52A6BA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70DDC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sdt>
            <w:sdtPr>
              <w:id w:val="2281134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F8FBA6" w14:textId="6484AF02" w:rsidR="007A7D5E" w:rsidRPr="00F45CAD" w:rsidRDefault="00647C9F" w:rsidP="005558E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7A7D5E" w:rsidRPr="00F45CAD" w14:paraId="3FA6BD5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931B2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784B6C7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964B873" w14:textId="77777777" w:rsidR="007A7D5E" w:rsidRPr="00F45CAD" w:rsidRDefault="007A7D5E" w:rsidP="002D4CA7"/>
        </w:tc>
        <w:sdt>
          <w:sdtPr>
            <w:id w:val="-133814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0804EA8C" w14:textId="08D1244C" w:rsidR="007A7D5E" w:rsidRPr="00F45CAD" w:rsidRDefault="00647C9F" w:rsidP="005558E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7A7D5E" w:rsidRPr="00F45CAD" w14:paraId="0868406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BBCE6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1EA7760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AF260A2" w14:textId="77777777" w:rsidR="007A7D5E" w:rsidRPr="00F45CAD" w:rsidRDefault="007A7D5E" w:rsidP="002D4CA7"/>
        </w:tc>
        <w:sdt>
          <w:sdtPr>
            <w:id w:val="25290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6F7220FB" w14:textId="178D6946" w:rsidR="007A7D5E" w:rsidRPr="00F45CAD" w:rsidRDefault="00647C9F" w:rsidP="005558E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65D6C94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7ACB8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BDF42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EF7B88A" w14:textId="77777777" w:rsidR="005558E5" w:rsidRPr="00F45CAD" w:rsidRDefault="005558E5" w:rsidP="002D4CA7"/>
        </w:tc>
        <w:sdt>
          <w:sdtPr>
            <w:id w:val="-1825351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206F387D" w14:textId="680DF392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2B9C6FE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F4BFF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776889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637C9A" w14:textId="77777777" w:rsidR="005558E5" w:rsidRPr="00F45CAD" w:rsidRDefault="005558E5" w:rsidP="002D4CA7"/>
        </w:tc>
        <w:sdt>
          <w:sdtPr>
            <w:id w:val="1043413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18AFCEC7" w14:textId="221BD227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08DBE43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7EA37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451502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E7C34F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sdt>
            <w:sdtPr>
              <w:id w:val="-20306243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E09CBCA" w14:textId="3CDC72F4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5558E5" w:rsidRPr="00F45CAD" w14:paraId="0EFDFF5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CEF81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D1113C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32F94FA" w14:textId="77777777" w:rsidR="005558E5" w:rsidRPr="00F45CAD" w:rsidRDefault="005558E5" w:rsidP="002D4CA7"/>
        </w:tc>
        <w:sdt>
          <w:sdtPr>
            <w:id w:val="10489578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237307C6" w14:textId="71F50C2B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58B5422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38655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B95C80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277834" w14:textId="77777777" w:rsidR="005558E5" w:rsidRPr="00F45CAD" w:rsidRDefault="005558E5" w:rsidP="002D4CA7"/>
        </w:tc>
        <w:sdt>
          <w:sdtPr>
            <w:id w:val="909662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013B3D8F" w14:textId="5C760CA7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3F9B173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B8D77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A3000F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A12DA3" w14:textId="77777777" w:rsidR="005558E5" w:rsidRPr="00F45CAD" w:rsidRDefault="005558E5" w:rsidP="002D4CA7"/>
        </w:tc>
        <w:sdt>
          <w:sdtPr>
            <w:id w:val="-1454239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4860AB5E" w14:textId="7355E1D4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27D160F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D7035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A89A7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93BA4D8" w14:textId="77777777" w:rsidR="005558E5" w:rsidRPr="00F45CAD" w:rsidRDefault="005558E5" w:rsidP="002D4CA7"/>
        </w:tc>
        <w:sdt>
          <w:sdtPr>
            <w:id w:val="408656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602FE0D6" w14:textId="24DA10BC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3BBED64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809FF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F84C8B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414674D" w14:textId="77777777" w:rsidR="005558E5" w:rsidRPr="00F45CAD" w:rsidRDefault="005558E5" w:rsidP="002D4CA7"/>
        </w:tc>
        <w:sdt>
          <w:sdtPr>
            <w:id w:val="-986396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6DCBBA81" w14:textId="63C342BB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6A7F880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2F65E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C64BE9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FF04367" w14:textId="77777777" w:rsidR="005558E5" w:rsidRPr="00F45CAD" w:rsidRDefault="005558E5" w:rsidP="002D4CA7"/>
        </w:tc>
        <w:sdt>
          <w:sdtPr>
            <w:id w:val="1648245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6F56A832" w14:textId="272A87AB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0D66F95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91D30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A5A6C2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F399C9" w14:textId="77777777" w:rsidR="005558E5" w:rsidRPr="00F45CAD" w:rsidRDefault="005558E5" w:rsidP="002D4CA7"/>
        </w:tc>
        <w:sdt>
          <w:sdtPr>
            <w:id w:val="11624348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415FA5C3" w14:textId="01160380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42784DBB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A3F43" w14:textId="77777777" w:rsidR="007D1796" w:rsidRDefault="007D1796">
      <w:r>
        <w:separator/>
      </w:r>
    </w:p>
    <w:p w14:paraId="7309DB55" w14:textId="77777777" w:rsidR="007D1796" w:rsidRDefault="007D1796"/>
    <w:p w14:paraId="5C303E98" w14:textId="77777777" w:rsidR="007D1796" w:rsidRDefault="007D1796"/>
  </w:endnote>
  <w:endnote w:type="continuationSeparator" w:id="0">
    <w:p w14:paraId="031735EB" w14:textId="77777777" w:rsidR="007D1796" w:rsidRDefault="007D1796">
      <w:r>
        <w:continuationSeparator/>
      </w:r>
    </w:p>
    <w:p w14:paraId="2C7C2568" w14:textId="77777777" w:rsidR="007D1796" w:rsidRDefault="007D1796"/>
    <w:p w14:paraId="31B3C0A1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14424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544E7E0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2FA1962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FAC81BE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E3A70A6" wp14:editId="730041D4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7FA3841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54CF48C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2455384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BB514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AD195" w14:textId="77777777" w:rsidR="007D1796" w:rsidRDefault="007D1796">
      <w:r>
        <w:separator/>
      </w:r>
    </w:p>
    <w:p w14:paraId="7D570203" w14:textId="77777777" w:rsidR="007D1796" w:rsidRDefault="007D1796"/>
    <w:p w14:paraId="0DF538D6" w14:textId="77777777" w:rsidR="007D1796" w:rsidRDefault="007D1796"/>
  </w:footnote>
  <w:footnote w:type="continuationSeparator" w:id="0">
    <w:p w14:paraId="66190ECB" w14:textId="77777777" w:rsidR="007D1796" w:rsidRDefault="007D1796">
      <w:r>
        <w:continuationSeparator/>
      </w:r>
    </w:p>
    <w:p w14:paraId="6A595F2E" w14:textId="77777777" w:rsidR="007D1796" w:rsidRDefault="007D1796"/>
    <w:p w14:paraId="01A554F6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625B2" w14:textId="77777777" w:rsidR="007A7D5E" w:rsidRDefault="007A7D5E"/>
  <w:p w14:paraId="2B610C8F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A5970" w14:textId="77777777" w:rsidR="007A7D5E" w:rsidRDefault="007A7D5E" w:rsidP="00701419">
    <w:pPr>
      <w:pStyle w:val="Kopfzeile"/>
    </w:pPr>
    <w:r>
      <w:t>233</w:t>
    </w:r>
  </w:p>
  <w:p w14:paraId="1A85E21A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4AD7F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47C9F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B1F06"/>
    <w:rsid w:val="008D764D"/>
    <w:rsid w:val="008F52AA"/>
    <w:rsid w:val="008F6547"/>
    <w:rsid w:val="00910F0B"/>
    <w:rsid w:val="00914031"/>
    <w:rsid w:val="00962412"/>
    <w:rsid w:val="0097166A"/>
    <w:rsid w:val="009769C9"/>
    <w:rsid w:val="009A3215"/>
    <w:rsid w:val="009A33B4"/>
    <w:rsid w:val="009C14BE"/>
    <w:rsid w:val="009F3747"/>
    <w:rsid w:val="00A00872"/>
    <w:rsid w:val="00A02016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1A25ABC0"/>
  <w15:docId w15:val="{CCB9517E-2EDC-4470-BA35-CA9A9C4CF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98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Zunic.86, Milena</cp:lastModifiedBy>
  <cp:revision>10</cp:revision>
  <cp:lastPrinted>2010-02-09T14:25:00Z</cp:lastPrinted>
  <dcterms:created xsi:type="dcterms:W3CDTF">2012-07-19T04:58:00Z</dcterms:created>
  <dcterms:modified xsi:type="dcterms:W3CDTF">2026-08-03T11:52:00Z</dcterms:modified>
</cp:coreProperties>
</file>